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14" w:rsidRDefault="00753014" w:rsidP="009A751C">
      <w:pPr>
        <w:rPr>
          <w:rFonts w:ascii="Times New Roman" w:hAnsi="Times New Roman"/>
          <w:bCs/>
          <w:lang w:val="sr-Cyrl-CS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F51D56" w:rsidRPr="00A756DE" w:rsidRDefault="00F51D56" w:rsidP="00F51D56">
      <w:pPr>
        <w:jc w:val="center"/>
        <w:rPr>
          <w:rFonts w:ascii="Times New Roman" w:hAnsi="Times New Roman"/>
          <w:bCs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1447"/>
        <w:gridCol w:w="1095"/>
        <w:gridCol w:w="1912"/>
        <w:gridCol w:w="1210"/>
      </w:tblGrid>
      <w:tr w:rsidR="00753014" w:rsidRPr="009A751C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3A240A" w:rsidRPr="009A751C">
              <w:rPr>
                <w:lang w:val="ru-RU"/>
              </w:rPr>
              <w:t xml:space="preserve"> </w:t>
            </w:r>
            <w:r w:rsidR="003A240A" w:rsidRPr="003A24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ПРОЦЕНА БЕЗБЕДНОСНИХ РИЗИКА</w:t>
            </w:r>
          </w:p>
        </w:tc>
      </w:tr>
      <w:tr w:rsidR="00753014" w:rsidRPr="009A751C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3A240A" w:rsidRDefault="00753014" w:rsidP="003A2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A240A" w:rsidRPr="003A24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Управљање ризиком посуда под притиском </w:t>
            </w:r>
          </w:p>
        </w:tc>
      </w:tr>
      <w:tr w:rsidR="00753014" w:rsidRPr="00092214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A240A">
              <w:t xml:space="preserve"> </w:t>
            </w:r>
            <w:r w:rsidR="003A240A" w:rsidRPr="003A24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Александар Седмак</w:t>
            </w:r>
          </w:p>
        </w:tc>
      </w:tr>
      <w:tr w:rsidR="00753014" w:rsidRPr="00092214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3A240A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A240A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 изборни</w:t>
            </w:r>
          </w:p>
        </w:tc>
      </w:tr>
      <w:tr w:rsidR="00753014" w:rsidRPr="00092214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A24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6</w:t>
            </w:r>
          </w:p>
        </w:tc>
      </w:tr>
      <w:tr w:rsidR="00753014" w:rsidRPr="00092214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A24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нема</w:t>
            </w:r>
          </w:p>
        </w:tc>
      </w:tr>
      <w:tr w:rsidR="00753014" w:rsidRPr="009A751C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F51D5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F51D5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3A240A" w:rsidRPr="00F51D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са основама управњања ризика при раду и експлоатацији посуда под притиском. Ризик постоји због велике потенцијалне енергије медија који је уск</w:t>
            </w:r>
            <w:r w:rsidR="00F51D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</w:t>
            </w:r>
            <w:r w:rsidR="003A240A" w:rsidRPr="00F51D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адиштен, конкретно опасност је од експлозије или процуривања посуде под притиском, а могуће последица су од мањих материјалних штета до катастрофа са разарањем, стотинама погинулих и уништењем животне средине. Исправна процена ризика шпсуда под притиском омогућава њихово безбедно коришћење, што је осв</w:t>
            </w:r>
            <w:r w:rsidR="00F51D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3A240A" w:rsidRPr="00F51D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 циљ овог предмета.</w:t>
            </w:r>
          </w:p>
        </w:tc>
      </w:tr>
      <w:tr w:rsidR="00753014" w:rsidRPr="009A751C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53014" w:rsidRPr="007E0B18" w:rsidRDefault="001C71D1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</w:t>
            </w:r>
            <w:r w:rsidR="003A240A"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пособ</w:t>
            </w: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ље</w:t>
            </w:r>
            <w:r w:rsidR="003A240A"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ност</w:t>
            </w: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 се </w:t>
            </w:r>
            <w:r w:rsidR="003B6D69"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</w:t>
            </w: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аправи исправна процена ризика рада посуда под при</w:t>
            </w:r>
            <w:r w:rsidR="003B6D69"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тиском.</w:t>
            </w:r>
          </w:p>
          <w:p w:rsidR="003B6D69" w:rsidRPr="007E0B18" w:rsidRDefault="003B6D69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Стицање основних знања из области механике лома са применом на посуде под притиском</w:t>
            </w:r>
            <w:r w:rsidR="00F51D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3B6D69" w:rsidRPr="007E0B18" w:rsidRDefault="003B6D69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Стицање основних знања из интегеритета посуда под притиском</w:t>
            </w:r>
            <w:r w:rsidR="00F51D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753014" w:rsidRPr="003B6D69" w:rsidRDefault="003B6D69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занња процене опасности и последица хаварија посуда под притиском. </w:t>
            </w:r>
          </w:p>
        </w:tc>
      </w:tr>
      <w:tr w:rsidR="00753014" w:rsidRPr="009A751C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3014" w:rsidRPr="007E0B18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7E0B18">
              <w:rPr>
                <w:rFonts w:ascii="Times New Roman" w:hAnsi="Times New Roman"/>
                <w:i/>
                <w:iCs/>
                <w:sz w:val="20"/>
                <w:szCs w:val="20"/>
                <w:lang/>
              </w:rPr>
              <w:t xml:space="preserve">: </w:t>
            </w:r>
            <w:r w:rsidR="00203687" w:rsidRPr="007E0B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Напонско стање тела без прслине</w:t>
            </w:r>
            <w:r w:rsidR="00017F19" w:rsidRPr="007E0B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проблем концентрације напона. Примери ломова у условима статичког и динамилког оптерећења.</w:t>
            </w:r>
            <w:r w:rsidR="00203687" w:rsidRPr="007E0B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Основне поставке механике лома. Основне једначине напонског стања тела са прслином. Отпорност материјала на настанак и раст прслина</w:t>
            </w:r>
            <w:r w:rsidR="00017F19" w:rsidRPr="007E0B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при статичком и динамичком оптерећењу</w:t>
            </w:r>
            <w:r w:rsidR="00203687" w:rsidRPr="007E0B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Дијаграм анализе лома. </w:t>
            </w:r>
            <w:r w:rsidR="00017F19" w:rsidRPr="007E0B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Процена брзине раста прслине, Парисов закон.</w:t>
            </w:r>
            <w:r w:rsidR="00BA1523" w:rsidRPr="007E0B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</w:t>
            </w:r>
            <w:r w:rsidR="00F51D5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</w:t>
            </w:r>
            <w:r w:rsidR="00BA1523" w:rsidRPr="007E0B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трица ризика са проценом опасности и последица.</w:t>
            </w:r>
          </w:p>
          <w:p w:rsidR="00753014" w:rsidRPr="00BA1523" w:rsidRDefault="00753014" w:rsidP="007E0B1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="007E0B18">
              <w:rPr>
                <w:rFonts w:ascii="Times New Roman" w:hAnsi="Times New Roman"/>
                <w:i/>
                <w:iCs/>
                <w:sz w:val="20"/>
                <w:szCs w:val="20"/>
                <w:lang/>
              </w:rPr>
              <w:t xml:space="preserve">: </w:t>
            </w:r>
            <w:r w:rsidR="00BA1523" w:rsidRPr="007E0B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Примена стечених теоријских знања на процену ризика посуда под притиском. Цилиндричне посуде под притиском оптер</w:t>
            </w:r>
            <w:r w:rsidR="00F51D5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</w:t>
            </w:r>
            <w:r w:rsidR="00BA1523" w:rsidRPr="007E0B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ћене статички и динамички. Сферне посуде под притиком.</w:t>
            </w:r>
          </w:p>
        </w:tc>
      </w:tr>
      <w:tr w:rsidR="00753014" w:rsidRPr="009A751C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53014" w:rsidRPr="007E0B18" w:rsidRDefault="006C386C" w:rsidP="00BE326B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357" w:hanging="357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А. Седмак, Примена механике лома на процену интегритета конструкција, монографија, М</w:t>
            </w:r>
            <w:r w:rsidR="007E0B18" w:rsidRPr="007E0B18">
              <w:rPr>
                <w:rFonts w:ascii="Times New Roman" w:hAnsi="Times New Roman"/>
                <w:bCs/>
                <w:sz w:val="20"/>
                <w:szCs w:val="20"/>
                <w:lang/>
              </w:rPr>
              <w:t>a</w:t>
            </w: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шин</w:t>
            </w:r>
            <w:r w:rsidR="007E0B18" w:rsidRPr="007E0B18">
              <w:rPr>
                <w:rFonts w:ascii="Times New Roman" w:hAnsi="Times New Roman"/>
                <w:bCs/>
                <w:sz w:val="20"/>
                <w:szCs w:val="20"/>
                <w:lang/>
              </w:rPr>
              <w:t>c</w:t>
            </w: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ки факултет, 2003</w:t>
            </w:r>
          </w:p>
          <w:p w:rsidR="00753014" w:rsidRPr="00BA1523" w:rsidRDefault="006C386C" w:rsidP="00BE326B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357" w:hanging="3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E0B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А. Седмак, Процена ризика посуда под притиском, „хендаутс“ (скрипта)</w:t>
            </w:r>
          </w:p>
        </w:tc>
      </w:tr>
      <w:tr w:rsidR="00753014" w:rsidRPr="00092214" w:rsidTr="007832A0">
        <w:trPr>
          <w:trHeight w:val="227"/>
          <w:jc w:val="center"/>
        </w:trPr>
        <w:tc>
          <w:tcPr>
            <w:tcW w:w="3397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7832A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60</w:t>
            </w:r>
          </w:p>
        </w:tc>
        <w:tc>
          <w:tcPr>
            <w:tcW w:w="2542" w:type="dxa"/>
            <w:gridSpan w:val="2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832A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122" w:type="dxa"/>
            <w:gridSpan w:val="2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832A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</w:tr>
      <w:tr w:rsidR="00753014" w:rsidRPr="009A751C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7E0B18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7E0B18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: </w:t>
            </w:r>
            <w:r w:rsidR="007E0B18" w:rsidRPr="007E0B18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 на практичним примерима, рад у групи и презентација израђеног примера</w:t>
            </w:r>
            <w:r w:rsidR="007E0B18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</w:p>
        </w:tc>
      </w:tr>
      <w:tr w:rsidR="00753014" w:rsidRPr="009A751C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753014" w:rsidRPr="00092214" w:rsidTr="007832A0">
        <w:trPr>
          <w:trHeight w:val="347"/>
          <w:jc w:val="center"/>
        </w:trPr>
        <w:tc>
          <w:tcPr>
            <w:tcW w:w="3397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447" w:type="dxa"/>
            <w:vAlign w:val="center"/>
          </w:tcPr>
          <w:p w:rsidR="00753014" w:rsidRPr="00F51D56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53014" w:rsidRPr="00092214" w:rsidTr="007832A0">
        <w:trPr>
          <w:trHeight w:val="227"/>
          <w:jc w:val="center"/>
        </w:trPr>
        <w:tc>
          <w:tcPr>
            <w:tcW w:w="3397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447" w:type="dxa"/>
            <w:vAlign w:val="center"/>
          </w:tcPr>
          <w:p w:rsidR="00753014" w:rsidRPr="007E0B18" w:rsidRDefault="007E0B18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10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7E0B18" w:rsidRDefault="00F51D56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/>
              </w:rPr>
              <w:t>3</w:t>
            </w:r>
            <w:r w:rsidR="007E0B18" w:rsidRPr="007E0B18">
              <w:rPr>
                <w:rFonts w:ascii="Times New Roman" w:hAnsi="Times New Roman"/>
                <w:b/>
                <w:iCs/>
                <w:sz w:val="20"/>
                <w:szCs w:val="20"/>
                <w:lang/>
              </w:rPr>
              <w:t>0</w:t>
            </w:r>
          </w:p>
        </w:tc>
      </w:tr>
      <w:tr w:rsidR="00753014" w:rsidRPr="00092214" w:rsidTr="007832A0">
        <w:trPr>
          <w:trHeight w:val="227"/>
          <w:jc w:val="center"/>
        </w:trPr>
        <w:tc>
          <w:tcPr>
            <w:tcW w:w="3397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447" w:type="dxa"/>
            <w:vAlign w:val="center"/>
          </w:tcPr>
          <w:p w:rsidR="00753014" w:rsidRPr="007E0B18" w:rsidRDefault="007E0B18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10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51D56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7832A0">
        <w:trPr>
          <w:trHeight w:val="227"/>
          <w:jc w:val="center"/>
        </w:trPr>
        <w:tc>
          <w:tcPr>
            <w:tcW w:w="3397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447" w:type="dxa"/>
            <w:vAlign w:val="center"/>
          </w:tcPr>
          <w:p w:rsidR="00753014" w:rsidRPr="00092214" w:rsidRDefault="00F51D56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7832A0">
        <w:trPr>
          <w:trHeight w:val="227"/>
          <w:jc w:val="center"/>
        </w:trPr>
        <w:tc>
          <w:tcPr>
            <w:tcW w:w="3397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447" w:type="dxa"/>
            <w:vAlign w:val="center"/>
          </w:tcPr>
          <w:p w:rsidR="00753014" w:rsidRPr="007E0B18" w:rsidRDefault="007E0B18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30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A756DE" w:rsidTr="007E0B18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:rsidR="00753014" w:rsidRPr="00FD0A58" w:rsidRDefault="00753014" w:rsidP="00A756DE">
      <w:pPr>
        <w:rPr>
          <w:rFonts w:ascii="Times New Roman" w:hAnsi="Times New Roman"/>
          <w:bCs/>
          <w:lang w:val="ru-RU"/>
        </w:rPr>
      </w:pPr>
    </w:p>
    <w:sectPr w:rsidR="00753014" w:rsidRPr="00FD0A58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1306"/>
    <w:multiLevelType w:val="hybridMultilevel"/>
    <w:tmpl w:val="7FAC48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hyphenationZone w:val="425"/>
  <w:characterSpacingControl w:val="doNotCompress"/>
  <w:compat>
    <w:useFELayout/>
  </w:compat>
  <w:rsids>
    <w:rsidRoot w:val="00753014"/>
    <w:rsid w:val="00013FDF"/>
    <w:rsid w:val="00017F19"/>
    <w:rsid w:val="00105ABD"/>
    <w:rsid w:val="001C71D1"/>
    <w:rsid w:val="00203687"/>
    <w:rsid w:val="003A240A"/>
    <w:rsid w:val="003B6D69"/>
    <w:rsid w:val="005F4F7C"/>
    <w:rsid w:val="006C386C"/>
    <w:rsid w:val="00753014"/>
    <w:rsid w:val="007832A0"/>
    <w:rsid w:val="007E0B18"/>
    <w:rsid w:val="008A7D93"/>
    <w:rsid w:val="009A751C"/>
    <w:rsid w:val="00A3388E"/>
    <w:rsid w:val="00A619FD"/>
    <w:rsid w:val="00A756DE"/>
    <w:rsid w:val="00B016B2"/>
    <w:rsid w:val="00BA1523"/>
    <w:rsid w:val="00BE326B"/>
    <w:rsid w:val="00DD4CDD"/>
    <w:rsid w:val="00DE0D2D"/>
    <w:rsid w:val="00E7160F"/>
    <w:rsid w:val="00EE606A"/>
    <w:rsid w:val="00F51D56"/>
    <w:rsid w:val="00FD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38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2019-05-06T09:45:00Z</dcterms:created>
  <dcterms:modified xsi:type="dcterms:W3CDTF">2019-05-06T09:45:00Z</dcterms:modified>
</cp:coreProperties>
</file>